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C21FB" w14:textId="7BB02719" w:rsidR="007650B2" w:rsidRDefault="00E76EC8" w:rsidP="00FE135A">
      <w:pPr>
        <w:rPr>
          <w:rFonts w:ascii="Corbel" w:hAnsi="Corbel"/>
          <w:b/>
          <w:sz w:val="24"/>
          <w:szCs w:val="24"/>
        </w:rPr>
      </w:pPr>
      <w:bookmarkStart w:id="0" w:name="_Toc448087066"/>
      <w:bookmarkStart w:id="1" w:name="_Toc456699878"/>
      <w:r w:rsidRPr="00B429D5">
        <w:rPr>
          <w:rFonts w:ascii="Corbel" w:hAnsi="Corbel"/>
          <w:b/>
          <w:sz w:val="24"/>
          <w:szCs w:val="24"/>
        </w:rPr>
        <w:t>Bijlage Format kerncompetenties</w:t>
      </w:r>
      <w:bookmarkEnd w:id="0"/>
      <w:bookmarkEnd w:id="1"/>
      <w:r w:rsidR="00411F9F" w:rsidRPr="00B429D5">
        <w:rPr>
          <w:rFonts w:ascii="Corbel" w:hAnsi="Corbel"/>
          <w:b/>
          <w:sz w:val="24"/>
          <w:szCs w:val="24"/>
        </w:rPr>
        <w:t xml:space="preserve"> perceel 1</w:t>
      </w:r>
    </w:p>
    <w:p w14:paraId="64615CCA" w14:textId="023396DC" w:rsidR="00B429D5" w:rsidRPr="00B429D5" w:rsidRDefault="00B429D5" w:rsidP="00FE135A">
      <w:pPr>
        <w:rPr>
          <w:rFonts w:ascii="Corbel" w:hAnsi="Corbel"/>
          <w:bCs/>
          <w:sz w:val="24"/>
          <w:szCs w:val="24"/>
        </w:rPr>
      </w:pPr>
      <w:r w:rsidRPr="00B429D5">
        <w:rPr>
          <w:rFonts w:ascii="Corbel" w:hAnsi="Corbel"/>
          <w:bCs/>
          <w:sz w:val="24"/>
          <w:szCs w:val="24"/>
        </w:rPr>
        <w:t xml:space="preserve">Server-, werkplek-, applicatie- en </w:t>
      </w:r>
      <w:proofErr w:type="spellStart"/>
      <w:r w:rsidRPr="00B429D5">
        <w:rPr>
          <w:rFonts w:ascii="Corbel" w:hAnsi="Corbel"/>
          <w:bCs/>
          <w:sz w:val="24"/>
          <w:szCs w:val="24"/>
        </w:rPr>
        <w:t>cloud</w:t>
      </w:r>
      <w:proofErr w:type="spellEnd"/>
      <w:r w:rsidRPr="00B429D5">
        <w:rPr>
          <w:rFonts w:ascii="Corbel" w:hAnsi="Corbel"/>
          <w:bCs/>
          <w:sz w:val="24"/>
          <w:szCs w:val="24"/>
        </w:rPr>
        <w:t xml:space="preserve"> beheer</w:t>
      </w:r>
    </w:p>
    <w:p w14:paraId="7A507F09" w14:textId="77777777" w:rsidR="001E36FF" w:rsidRPr="00D51454" w:rsidRDefault="001E36FF" w:rsidP="007650B2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7650B2" w:rsidRPr="00CF3901" w14:paraId="622B1D78" w14:textId="77777777" w:rsidTr="001E36FF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7D2668D6" w14:textId="77777777" w:rsidR="00A57DF0" w:rsidRPr="00A57DF0" w:rsidRDefault="00125F21" w:rsidP="008717DD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Kerncompetentie</w:t>
            </w:r>
            <w:r w:rsidR="008717DD"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1:</w:t>
            </w:r>
          </w:p>
          <w:p w14:paraId="4590E196" w14:textId="20CE2742" w:rsidR="00D155E8" w:rsidRPr="004B64B4" w:rsidRDefault="00D34BC1" w:rsidP="008717DD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Verdana"/>
                <w:bCs/>
                <w:color w:val="FFFFFF" w:themeColor="background1"/>
                <w:szCs w:val="18"/>
              </w:rPr>
            </w:pPr>
            <w:r w:rsidRPr="00D34BC1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Inschrijver heeft in de afgelopen 36 maanden, in opdracht van één referentie-organisatie, gedurende minimaal 12 maanden </w:t>
            </w:r>
            <w:r w:rsidR="003E6A8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(die geheel of gedeeltelijk in die 36 maanden vallen) </w:t>
            </w:r>
            <w:r w:rsidRPr="00D34BC1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het werkplek- en applicatiebeheer uitgevoerd voor minimaal 150 werkplekken, inclusief beheer van Microsoft 365, applicatie </w:t>
            </w:r>
            <w:proofErr w:type="spellStart"/>
            <w:r w:rsidRPr="00D34BC1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packaging</w:t>
            </w:r>
            <w:proofErr w:type="spellEnd"/>
            <w:r w:rsidRPr="00D34BC1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 en distributie, service desk en on-site support.</w:t>
            </w:r>
          </w:p>
        </w:tc>
      </w:tr>
      <w:tr w:rsidR="00D82414" w:rsidRPr="001A17B8" w14:paraId="41E8BB1C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2B16669A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56AEBE7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793D41EB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185EF1DF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D71C38B" w14:textId="77777777" w:rsidR="00D82414" w:rsidRPr="001E36FF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0676291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4E7EB2EC" w14:textId="77777777" w:rsidTr="001E36FF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3E16CE21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BEEA846" w14:textId="77777777" w:rsidR="00D82414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DBA4890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4C91F04C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6DA2F62D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FCB1283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68DEED91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15BC831B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BFE6112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0C561837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B4CC198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5AABCFF7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02986389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5DEBB585" w14:textId="6680A8CF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>
              <w:rPr>
                <w:rFonts w:ascii="Corbel" w:hAnsi="Corbel"/>
                <w:sz w:val="16"/>
                <w:szCs w:val="16"/>
              </w:rPr>
              <w:t xml:space="preserve"> de referentie-opdracht is uitgevoerd door een specifieke deelnemer aan Samenwerkingsverband of specifieke Derde waarop door</w:t>
            </w:r>
            <w:r w:rsidR="0047548D">
              <w:rPr>
                <w:rFonts w:ascii="Corbel" w:hAnsi="Corbel"/>
                <w:sz w:val="16"/>
                <w:szCs w:val="16"/>
              </w:rPr>
              <w:t xml:space="preserve"> </w:t>
            </w:r>
            <w:r w:rsidRPr="004B64B4">
              <w:rPr>
                <w:rFonts w:ascii="Corbel" w:hAnsi="Corbel"/>
                <w:sz w:val="16"/>
                <w:szCs w:val="16"/>
              </w:rPr>
              <w:t>Inschrijver</w:t>
            </w:r>
            <w:r>
              <w:rPr>
                <w:rFonts w:ascii="Corbel" w:hAnsi="Corbel"/>
                <w:sz w:val="16"/>
                <w:szCs w:val="16"/>
              </w:rPr>
              <w:t xml:space="preserve">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369F8A5B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18B9323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6A435CDE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2B2F2CA1" w14:textId="77777777" w:rsidR="001E36FF" w:rsidRDefault="001E36FF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vraagde kerncompetentie </w:t>
            </w:r>
            <w:r>
              <w:rPr>
                <w:rFonts w:ascii="Corbel" w:hAnsi="Corbel"/>
                <w:sz w:val="16"/>
                <w:szCs w:val="16"/>
              </w:rPr>
              <w:t>blijkt:</w:t>
            </w:r>
          </w:p>
          <w:p w14:paraId="4BCFD643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F5B948A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75E67EB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BC590E3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55451AB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ECDFB0A" w14:textId="77777777" w:rsidR="001E36FF" w:rsidRDefault="001E36FF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6F249A61" w14:textId="77777777" w:rsidR="001E36FF" w:rsidRPr="00376FA8" w:rsidRDefault="001E36FF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02A25" w:rsidRPr="001A17B8" w14:paraId="39AB9E9B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354EA490" w14:textId="77C82362" w:rsidR="00702A25" w:rsidRPr="00C54FA6" w:rsidRDefault="004B64B4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C54FA6">
              <w:rPr>
                <w:rFonts w:ascii="Corbel" w:hAnsi="Corbel"/>
                <w:sz w:val="16"/>
                <w:szCs w:val="16"/>
              </w:rPr>
              <w:t xml:space="preserve">Heeft u voor de referentie-organisatie het </w:t>
            </w:r>
            <w:r w:rsidR="00741D9A">
              <w:rPr>
                <w:rFonts w:ascii="Corbel" w:hAnsi="Corbel"/>
                <w:sz w:val="16"/>
                <w:szCs w:val="16"/>
              </w:rPr>
              <w:t xml:space="preserve">werkplek- en </w:t>
            </w:r>
            <w:r w:rsidR="00C54FA6" w:rsidRPr="00C54FA6">
              <w:rPr>
                <w:rFonts w:ascii="Corbel" w:hAnsi="Corbel"/>
                <w:sz w:val="16"/>
                <w:szCs w:val="16"/>
              </w:rPr>
              <w:t xml:space="preserve">applicatiebeheer uitgevoerd inclusief beheer </w:t>
            </w:r>
            <w:proofErr w:type="spellStart"/>
            <w:r w:rsidR="00C60EB6" w:rsidRPr="00C60EB6">
              <w:rPr>
                <w:rFonts w:ascii="Corbel" w:hAnsi="Corbel"/>
                <w:sz w:val="16"/>
                <w:szCs w:val="16"/>
              </w:rPr>
              <w:t>beheer</w:t>
            </w:r>
            <w:proofErr w:type="spellEnd"/>
            <w:r w:rsidR="00C60EB6" w:rsidRPr="00C60EB6">
              <w:rPr>
                <w:rFonts w:ascii="Corbel" w:hAnsi="Corbel"/>
                <w:sz w:val="16"/>
                <w:szCs w:val="16"/>
              </w:rPr>
              <w:t xml:space="preserve"> van Microsoft 365, applicatie </w:t>
            </w:r>
            <w:proofErr w:type="spellStart"/>
            <w:r w:rsidR="00C60EB6" w:rsidRPr="00C60EB6">
              <w:rPr>
                <w:rFonts w:ascii="Corbel" w:hAnsi="Corbel"/>
                <w:sz w:val="16"/>
                <w:szCs w:val="16"/>
              </w:rPr>
              <w:t>packaging</w:t>
            </w:r>
            <w:proofErr w:type="spellEnd"/>
            <w:r w:rsidR="00C60EB6" w:rsidRPr="00C60EB6">
              <w:rPr>
                <w:rFonts w:ascii="Corbel" w:hAnsi="Corbel"/>
                <w:sz w:val="16"/>
                <w:szCs w:val="16"/>
              </w:rPr>
              <w:t xml:space="preserve"> en distributie, service desk en on-site support</w:t>
            </w:r>
            <w:r w:rsidR="00C60EB6"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250C0214" w14:textId="77777777" w:rsidR="00702A25" w:rsidRPr="00C54FA6" w:rsidRDefault="00000000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5977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2A25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C54FA6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702A25" w:rsidRPr="00C54FA6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58B883F8" w14:textId="77777777" w:rsidR="00702A25" w:rsidRPr="00C54FA6" w:rsidRDefault="00000000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513678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2A25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C54FA6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702A25" w:rsidRPr="00C54FA6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133F0C" w:rsidRPr="00C54FA6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133F0C" w:rsidRPr="00C54FA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 w:rsidRPr="00C54FA6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</w:t>
            </w:r>
            <w:r w:rsidR="00CE7F7A" w:rsidRPr="00C54FA6">
              <w:rPr>
                <w:rFonts w:ascii="Corbel" w:eastAsia="MS Gothic" w:hAnsi="Corbel"/>
                <w:sz w:val="16"/>
                <w:szCs w:val="16"/>
              </w:rPr>
              <w:t>g.</w:t>
            </w:r>
          </w:p>
        </w:tc>
      </w:tr>
      <w:tr w:rsidR="00702A25" w:rsidRPr="001A17B8" w14:paraId="102A5435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07F06E2A" w14:textId="12634E8F" w:rsidR="00C54FA6" w:rsidRDefault="00A54533" w:rsidP="000F63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0F6350">
              <w:rPr>
                <w:rFonts w:ascii="Corbel" w:hAnsi="Corbel"/>
                <w:sz w:val="16"/>
                <w:szCs w:val="16"/>
              </w:rPr>
              <w:t xml:space="preserve">Voor hoeveel werkplekken heeft u bij de referentie-organisatie het </w:t>
            </w:r>
            <w:r w:rsidR="00C60EB6">
              <w:rPr>
                <w:rFonts w:ascii="Corbel" w:hAnsi="Corbel"/>
                <w:sz w:val="16"/>
                <w:szCs w:val="16"/>
              </w:rPr>
              <w:t xml:space="preserve">werkplek- en </w:t>
            </w:r>
            <w:r w:rsidR="00C60EB6" w:rsidRPr="00C54FA6">
              <w:rPr>
                <w:rFonts w:ascii="Corbel" w:hAnsi="Corbel"/>
                <w:sz w:val="16"/>
                <w:szCs w:val="16"/>
              </w:rPr>
              <w:t xml:space="preserve">applicatiebeheer uitgevoerd inclusief beheer </w:t>
            </w:r>
            <w:proofErr w:type="spellStart"/>
            <w:r w:rsidR="00C60EB6" w:rsidRPr="00C60EB6">
              <w:rPr>
                <w:rFonts w:ascii="Corbel" w:hAnsi="Corbel"/>
                <w:sz w:val="16"/>
                <w:szCs w:val="16"/>
              </w:rPr>
              <w:t>beheer</w:t>
            </w:r>
            <w:proofErr w:type="spellEnd"/>
            <w:r w:rsidR="00C60EB6" w:rsidRPr="00C60EB6">
              <w:rPr>
                <w:rFonts w:ascii="Corbel" w:hAnsi="Corbel"/>
                <w:sz w:val="16"/>
                <w:szCs w:val="16"/>
              </w:rPr>
              <w:t xml:space="preserve"> van Microsoft 365, applicatie </w:t>
            </w:r>
            <w:proofErr w:type="spellStart"/>
            <w:r w:rsidR="00C60EB6" w:rsidRPr="00C60EB6">
              <w:rPr>
                <w:rFonts w:ascii="Corbel" w:hAnsi="Corbel"/>
                <w:sz w:val="16"/>
                <w:szCs w:val="16"/>
              </w:rPr>
              <w:t>packaging</w:t>
            </w:r>
            <w:proofErr w:type="spellEnd"/>
            <w:r w:rsidR="00C60EB6" w:rsidRPr="00C60EB6">
              <w:rPr>
                <w:rFonts w:ascii="Corbel" w:hAnsi="Corbel"/>
                <w:sz w:val="16"/>
                <w:szCs w:val="16"/>
              </w:rPr>
              <w:t xml:space="preserve"> en distributie, service desk en on-site support</w:t>
            </w:r>
            <w:r w:rsidR="00C60EB6"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2DBEEA2C" w14:textId="46F1869B" w:rsidR="00702A25" w:rsidRPr="00702A25" w:rsidRDefault="00520270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r w:rsidRPr="00376FA8">
              <w:rPr>
                <w:rFonts w:ascii="Corbel" w:hAnsi="Corbel"/>
                <w:sz w:val="16"/>
                <w:szCs w:val="16"/>
                <w:highlight w:val="lightGray"/>
              </w:rPr>
              <w:t>&lt;aantal&gt;</w:t>
            </w:r>
            <w:r w:rsidR="00A54533">
              <w:rPr>
                <w:rFonts w:ascii="Corbel" w:hAnsi="Corbel"/>
                <w:sz w:val="16"/>
                <w:szCs w:val="16"/>
              </w:rPr>
              <w:t xml:space="preserve"> werkplekken</w:t>
            </w:r>
          </w:p>
        </w:tc>
      </w:tr>
      <w:tr w:rsidR="007650B2" w:rsidRPr="001A17B8" w14:paraId="48EDACFE" w14:textId="77777777" w:rsidTr="001E36FF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2653BD3F" w14:textId="70D8EFCD" w:rsidR="00376FA8" w:rsidRPr="001A17B8" w:rsidRDefault="007650B2" w:rsidP="00D8241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is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 w:rsidR="00D82414">
              <w:rPr>
                <w:rFonts w:ascii="Corbel" w:hAnsi="Corbel"/>
                <w:sz w:val="16"/>
                <w:szCs w:val="16"/>
              </w:rPr>
              <w:t>-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organisatie </w:t>
            </w:r>
            <w:r w:rsidR="00D82414" w:rsidRPr="004B64B4">
              <w:rPr>
                <w:rFonts w:ascii="Corbel" w:hAnsi="Corbel"/>
                <w:sz w:val="16"/>
                <w:szCs w:val="16"/>
              </w:rPr>
              <w:t>verricht in de periode van 36 maanden voorafgaand aan de sluitingsdatum voor het indienen van de Inschrijving. De complete referentie-opdracht hoeft nog niet volledig te zijn afgerond, maar de onder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delen waar de kerncompetentie 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 w:rsidR="00D82414">
              <w:rPr>
                <w:rFonts w:ascii="Corbel" w:hAnsi="Corbel"/>
                <w:sz w:val="16"/>
                <w:szCs w:val="16"/>
              </w:rPr>
              <w:t>op heeft moeten</w:t>
            </w:r>
            <w:r w:rsidR="00D82414"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758FD8D3" w14:textId="77777777" w:rsidR="00376FA8" w:rsidRPr="00A019E4" w:rsidRDefault="00000000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31586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2A7E06AC" w14:textId="77777777" w:rsidR="007650B2" w:rsidRPr="00A019E4" w:rsidRDefault="00000000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03110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3FD2BD3D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2B2B550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E283F8" w14:textId="77777777" w:rsidR="00376FA8" w:rsidRPr="00376FA8" w:rsidRDefault="00376FA8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65B07B22" w14:textId="77777777" w:rsidTr="001E36FF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29B008C3" w14:textId="77777777" w:rsidR="00365F36" w:rsidRDefault="001E36FF" w:rsidP="00376FA8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  <w:r w:rsidR="00365F36">
              <w:rPr>
                <w:rFonts w:ascii="Corbel" w:hAnsi="Corbel"/>
                <w:sz w:val="16"/>
                <w:szCs w:val="16"/>
              </w:rPr>
              <w:t xml:space="preserve"> </w:t>
            </w:r>
          </w:p>
          <w:p w14:paraId="61125554" w14:textId="4182138C" w:rsidR="00365F36" w:rsidRPr="00365F36" w:rsidRDefault="00365F36" w:rsidP="00376FA8">
            <w:pPr>
              <w:spacing w:line="276" w:lineRule="auto"/>
              <w:rPr>
                <w:rFonts w:ascii="Corbel" w:hAnsi="Corbel"/>
                <w:i/>
                <w:iCs/>
                <w:sz w:val="16"/>
                <w:szCs w:val="16"/>
              </w:rPr>
            </w:pPr>
            <w:r w:rsidRPr="00365F36">
              <w:rPr>
                <w:rFonts w:ascii="Corbel" w:hAnsi="Corbel"/>
                <w:i/>
                <w:iCs/>
                <w:sz w:val="16"/>
                <w:szCs w:val="16"/>
              </w:rPr>
              <w:t xml:space="preserve">Let op: de werkzaamheden dienen gedurende minimaal 12 maanden te zijn uitgevoerd. </w:t>
            </w:r>
          </w:p>
        </w:tc>
        <w:tc>
          <w:tcPr>
            <w:tcW w:w="3941" w:type="dxa"/>
            <w:shd w:val="clear" w:color="auto" w:fill="auto"/>
          </w:tcPr>
          <w:p w14:paraId="1760552E" w14:textId="77777777" w:rsidR="001E36FF" w:rsidRPr="00376FA8" w:rsidRDefault="001E36FF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650B2" w:rsidRPr="001A17B8" w14:paraId="04D2E4B9" w14:textId="77777777" w:rsidTr="001E36FF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3E70B4BF" w14:textId="77777777" w:rsidR="007650B2" w:rsidRPr="001A17B8" w:rsidRDefault="00E76EC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="007650B2"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7650B2" w:rsidRPr="001A17B8" w14:paraId="0AA0C57A" w14:textId="77777777" w:rsidTr="001E36FF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299D3ED0" w14:textId="4D748D2C" w:rsidR="007650B2" w:rsidRPr="001A17B8" w:rsidRDefault="007650B2" w:rsidP="004B64B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4B64B4">
              <w:rPr>
                <w:rFonts w:ascii="Corbel" w:hAnsi="Corbel"/>
                <w:sz w:val="16"/>
                <w:szCs w:val="16"/>
              </w:rPr>
              <w:t>Inschrijver</w:t>
            </w:r>
            <w:r w:rsidR="00D82414" w:rsidRPr="004B64B4">
              <w:rPr>
                <w:rFonts w:ascii="Corbel" w:hAnsi="Corbel"/>
                <w:sz w:val="16"/>
                <w:szCs w:val="16"/>
              </w:rPr>
              <w:t xml:space="preserve"> </w:t>
            </w:r>
            <w:r w:rsidRPr="001A17B8">
              <w:rPr>
                <w:rFonts w:ascii="Corbel" w:hAnsi="Corbel"/>
                <w:sz w:val="16"/>
                <w:szCs w:val="16"/>
              </w:rPr>
              <w:t>verklaart, door het naar volle tevreden</w:t>
            </w:r>
            <w:r w:rsidR="00376FA8">
              <w:rPr>
                <w:rFonts w:ascii="Corbel" w:hAnsi="Corbel"/>
                <w:sz w:val="16"/>
                <w:szCs w:val="16"/>
              </w:rPr>
              <w:t xml:space="preserve">heid </w:t>
            </w:r>
            <w:r w:rsidR="00D82414">
              <w:rPr>
                <w:rFonts w:ascii="Corbel" w:hAnsi="Corbel"/>
                <w:sz w:val="16"/>
                <w:szCs w:val="16"/>
              </w:rPr>
              <w:t>uitvoeren van deze referentie-o</w:t>
            </w:r>
            <w:r w:rsidRPr="001A17B8">
              <w:rPr>
                <w:rFonts w:ascii="Corbel" w:hAnsi="Corbel"/>
                <w:sz w:val="16"/>
                <w:szCs w:val="16"/>
              </w:rPr>
              <w:t>pdracht, ervaring te hebben met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bovengenoemde kerncompetentie. </w:t>
            </w:r>
          </w:p>
          <w:p w14:paraId="107F6E7C" w14:textId="77777777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3BE3203" w14:textId="77777777" w:rsidR="008717DD" w:rsidRPr="00376FA8" w:rsidRDefault="007650B2" w:rsidP="00D82414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 w:rsidR="00D82414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329161F3" w14:textId="77777777" w:rsidR="00376FA8" w:rsidRPr="00A019E4" w:rsidRDefault="00000000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1306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0E677E59" w14:textId="77777777" w:rsidR="007650B2" w:rsidRPr="001A17B8" w:rsidRDefault="00000000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9888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3366D25B" w14:textId="77777777" w:rsidR="007650B2" w:rsidRPr="001A17B8" w:rsidRDefault="007650B2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54C499AF" w14:textId="6DAA5E6A" w:rsidR="00B256F1" w:rsidRDefault="00B256F1" w:rsidP="007650B2">
      <w:pPr>
        <w:spacing w:after="200" w:line="276" w:lineRule="auto"/>
      </w:pPr>
    </w:p>
    <w:p w14:paraId="3BF50244" w14:textId="77777777" w:rsidR="00B256F1" w:rsidRDefault="00B256F1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B256F1" w:rsidRPr="00CF3901" w14:paraId="0C8E1313" w14:textId="77777777" w:rsidTr="007C4D32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4D966876" w14:textId="11E4E160" w:rsidR="00B256F1" w:rsidRPr="00A57DF0" w:rsidRDefault="00B256F1" w:rsidP="007C4D3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 xml:space="preserve">Kerncompetentie </w:t>
            </w: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2</w:t>
            </w: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1E325907" w14:textId="223B31B5" w:rsidR="00B256F1" w:rsidRPr="004B64B4" w:rsidRDefault="006778A8" w:rsidP="007C4D3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Verdana"/>
                <w:bCs/>
                <w:color w:val="FFFFFF" w:themeColor="background1"/>
                <w:szCs w:val="18"/>
              </w:rPr>
            </w:pPr>
            <w:r w:rsidRPr="006778A8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Inschrijver heeft in de afgelopen 36 maanden, in opdracht van één referentie-organisatie, gedurende minimaal 12 maanden </w:t>
            </w:r>
            <w:r w:rsidR="003E6A8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(die geheel of gedeeltelijk in die 36 maanden vallen) </w:t>
            </w:r>
            <w:r w:rsidRPr="006778A8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het datacenter beheer uitgevoerd, inclusief beheer van fysieke en virtuele servers, netwerkcomponenten en storage.</w:t>
            </w:r>
          </w:p>
        </w:tc>
      </w:tr>
      <w:tr w:rsidR="00B256F1" w:rsidRPr="001A17B8" w14:paraId="4EBE676D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417E75DA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B7BFDA5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B256F1" w:rsidRPr="001A17B8" w14:paraId="69FCE1D0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79929B2F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8584B12" w14:textId="77777777" w:rsidR="00B256F1" w:rsidRPr="001E36FF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E44A1B8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B256F1" w:rsidRPr="001A17B8" w14:paraId="273C29D4" w14:textId="77777777" w:rsidTr="007C4D32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256FDDD4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F9DCBC2" w14:textId="77777777" w:rsidR="00B256F1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39E9EBA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B256F1" w:rsidRPr="001A17B8" w14:paraId="096B409F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4A1D5EFD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3D1F9DB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B256F1" w:rsidRPr="001A17B8" w14:paraId="3CD544DB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729AC31D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363C27F2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B256F1" w:rsidRPr="001A17B8" w14:paraId="7EC124D3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5CBF6C82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36B2A718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B256F1" w:rsidRPr="001A17B8" w14:paraId="2179FE21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52AE9C13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>
              <w:rPr>
                <w:rFonts w:ascii="Corbel" w:hAnsi="Corbel"/>
                <w:sz w:val="16"/>
                <w:szCs w:val="16"/>
              </w:rPr>
              <w:t xml:space="preserve"> de referentie-opdracht is uitgevoerd door een specifieke deelnemer aan Samenwerkingsverband of specifieke Derde waarop door </w:t>
            </w:r>
            <w:r w:rsidRPr="004B64B4">
              <w:rPr>
                <w:rFonts w:ascii="Corbel" w:hAnsi="Corbel"/>
                <w:sz w:val="16"/>
                <w:szCs w:val="16"/>
              </w:rPr>
              <w:t>Inschrijver</w:t>
            </w:r>
            <w:r>
              <w:rPr>
                <w:rFonts w:ascii="Corbel" w:hAnsi="Corbel"/>
                <w:sz w:val="16"/>
                <w:szCs w:val="16"/>
              </w:rPr>
              <w:t xml:space="preserve">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0FA674A0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FD4CAEE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B256F1" w:rsidRPr="001A17B8" w14:paraId="0582120E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60170098" w14:textId="77777777" w:rsidR="00B256F1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6D7EA16E" w14:textId="77777777" w:rsidR="00B256F1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E03ED7A" w14:textId="77777777" w:rsidR="00B256F1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7BA262D" w14:textId="77777777" w:rsidR="00B256F1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B5789C6" w14:textId="77777777" w:rsidR="00B256F1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84D73AF" w14:textId="77777777" w:rsidR="00B256F1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E5BB2B3" w14:textId="77777777" w:rsidR="00B256F1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4EE36AB9" w14:textId="77777777" w:rsidR="00B256F1" w:rsidRPr="00376FA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B256F1" w:rsidRPr="001A17B8" w14:paraId="345DAABC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69FB4434" w14:textId="39D62860" w:rsidR="00B256F1" w:rsidRPr="00C54FA6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C54FA6">
              <w:rPr>
                <w:rFonts w:ascii="Corbel" w:hAnsi="Corbel"/>
                <w:sz w:val="16"/>
                <w:szCs w:val="16"/>
              </w:rPr>
              <w:t xml:space="preserve">Heeft u voor de referentie-organisatie het </w:t>
            </w:r>
            <w:r w:rsidR="00365F36" w:rsidRPr="00365F36">
              <w:rPr>
                <w:rFonts w:ascii="Corbel" w:hAnsi="Corbel"/>
                <w:sz w:val="16"/>
                <w:szCs w:val="16"/>
              </w:rPr>
              <w:t>datacenter beheer uitgevoerd, inclusief beheer van fysieke en virtuele servers, netwerkcomponenten en storage</w:t>
            </w:r>
            <w:r w:rsidR="00365F36"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677463AB" w14:textId="77777777" w:rsidR="00B256F1" w:rsidRPr="00C54FA6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100714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F1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256F1" w:rsidRPr="00C54FA6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77207CB9" w14:textId="77777777" w:rsidR="00B256F1" w:rsidRPr="00C54FA6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20993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F1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256F1" w:rsidRPr="00C54FA6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B256F1" w:rsidRPr="00C54FA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B256F1" w:rsidRPr="00C54FA6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B256F1" w:rsidRPr="001A17B8" w14:paraId="351D3530" w14:textId="77777777" w:rsidTr="007C4D32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3DF5A05B" w14:textId="77777777" w:rsidR="00B256F1" w:rsidRPr="001A17B8" w:rsidRDefault="00B256F1" w:rsidP="007C4D3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organisatie </w:t>
            </w:r>
            <w:r w:rsidRPr="004B64B4">
              <w:rPr>
                <w:rFonts w:ascii="Corbel" w:hAnsi="Corbel"/>
                <w:sz w:val="16"/>
                <w:szCs w:val="16"/>
              </w:rPr>
              <w:t>verricht in de periode van 36 maanden voorafgaand aan de sluitingsdatum voor het indienen van de Inschrijving. De complete referentie-opdracht hoeft nog niet volledig te zijn afgerond, maar de onder</w:t>
            </w:r>
            <w:r>
              <w:rPr>
                <w:rFonts w:ascii="Corbel" w:hAnsi="Corbel"/>
                <w:sz w:val="16"/>
                <w:szCs w:val="16"/>
              </w:rPr>
              <w:t xml:space="preserve">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13159D80" w14:textId="77777777" w:rsidR="00B256F1" w:rsidRPr="00A019E4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8947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F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256F1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F47F431" w14:textId="77777777" w:rsidR="00B256F1" w:rsidRPr="00A019E4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64843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F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256F1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B256F1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B256F1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B256F1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66FDA96" w14:textId="77777777" w:rsidR="00B256F1" w:rsidRPr="00A019E4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C217DB7" w14:textId="77777777" w:rsidR="00B256F1" w:rsidRPr="00A019E4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BE0AB6C" w14:textId="77777777" w:rsidR="00B256F1" w:rsidRPr="00376FA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B256F1" w:rsidRPr="001A17B8" w14:paraId="53E1AF74" w14:textId="77777777" w:rsidTr="007C4D32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1C97DCE2" w14:textId="77777777" w:rsidR="00B256F1" w:rsidRDefault="00B256F1" w:rsidP="007C4D3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3C8E3BF1" w14:textId="090184A0" w:rsidR="00365F36" w:rsidRPr="001A17B8" w:rsidRDefault="00365F36" w:rsidP="007C4D3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365F36">
              <w:rPr>
                <w:rFonts w:ascii="Corbel" w:hAnsi="Corbel"/>
                <w:i/>
                <w:iCs/>
                <w:sz w:val="16"/>
                <w:szCs w:val="16"/>
              </w:rPr>
              <w:t>Let op: de werkzaamheden dienen gedurende minimaal 12 maanden te zijn uitgevoerd.</w:t>
            </w:r>
          </w:p>
        </w:tc>
        <w:tc>
          <w:tcPr>
            <w:tcW w:w="3941" w:type="dxa"/>
            <w:shd w:val="clear" w:color="auto" w:fill="auto"/>
          </w:tcPr>
          <w:p w14:paraId="379E6DA9" w14:textId="77777777" w:rsidR="00B256F1" w:rsidRPr="00376FA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B256F1" w:rsidRPr="001A17B8" w14:paraId="0099BF3A" w14:textId="77777777" w:rsidTr="007C4D32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1414E4C9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B256F1" w:rsidRPr="001A17B8" w14:paraId="5A3B0746" w14:textId="77777777" w:rsidTr="007C4D32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2549BD22" w14:textId="77777777" w:rsidR="00B256F1" w:rsidRPr="001A17B8" w:rsidRDefault="00B256F1" w:rsidP="007C4D3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4B64B4">
              <w:rPr>
                <w:rFonts w:ascii="Corbel" w:hAnsi="Corbel"/>
                <w:sz w:val="16"/>
                <w:szCs w:val="16"/>
              </w:rPr>
              <w:t xml:space="preserve">Inschrijver </w:t>
            </w:r>
            <w:r w:rsidRPr="001A17B8">
              <w:rPr>
                <w:rFonts w:ascii="Corbel" w:hAnsi="Corbel"/>
                <w:sz w:val="16"/>
                <w:szCs w:val="16"/>
              </w:rPr>
              <w:t>verklaart, door het naar volle tevreden</w:t>
            </w:r>
            <w:r>
              <w:rPr>
                <w:rFonts w:ascii="Corbel" w:hAnsi="Corbel"/>
                <w:sz w:val="16"/>
                <w:szCs w:val="16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</w:rPr>
              <w:t xml:space="preserve"> bovengenoemde kerncompetentie. </w:t>
            </w:r>
          </w:p>
          <w:p w14:paraId="18E98983" w14:textId="77777777" w:rsidR="00B256F1" w:rsidRPr="001A17B8" w:rsidRDefault="00B256F1" w:rsidP="007C4D3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524D227F" w14:textId="77777777" w:rsidR="00B256F1" w:rsidRPr="00376FA8" w:rsidRDefault="00B256F1" w:rsidP="007C4D32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7431314C" w14:textId="77777777" w:rsidR="00B256F1" w:rsidRPr="00A019E4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89733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F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256F1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1E3D19F6" w14:textId="77777777" w:rsidR="00B256F1" w:rsidRPr="001A17B8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65198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F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256F1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B256F1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B256F1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B256F1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2919B4D5" w14:textId="77777777" w:rsidR="00B256F1" w:rsidRPr="001A17B8" w:rsidRDefault="00B256F1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70C4B1D" w14:textId="3EC697CC" w:rsidR="003D4E4A" w:rsidRDefault="003D4E4A" w:rsidP="007650B2">
      <w:pPr>
        <w:spacing w:after="200" w:line="276" w:lineRule="auto"/>
      </w:pPr>
    </w:p>
    <w:p w14:paraId="63BA5362" w14:textId="77777777" w:rsidR="003D4E4A" w:rsidRDefault="003D4E4A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3D4E4A" w:rsidRPr="00CF3901" w14:paraId="704734D3" w14:textId="77777777" w:rsidTr="007C4D32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7D15874E" w14:textId="524EA968" w:rsidR="003D4E4A" w:rsidRPr="00A57DF0" w:rsidRDefault="003D4E4A" w:rsidP="007C4D3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 xml:space="preserve">Kerncompetentie </w:t>
            </w: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3</w:t>
            </w: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3DF4B818" w14:textId="3ACB9C90" w:rsidR="003D4E4A" w:rsidRPr="004B64B4" w:rsidRDefault="009E1EE2" w:rsidP="007C4D3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Verdana"/>
                <w:bCs/>
                <w:color w:val="FFFFFF" w:themeColor="background1"/>
                <w:szCs w:val="18"/>
              </w:rPr>
            </w:pPr>
            <w:r w:rsidRPr="009E1EE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Inschrijver heeft in de afgelopen 36 maanden, in opdracht van één referentie-organisatie, gedurende minimaal 12 maanden </w:t>
            </w:r>
            <w:r w:rsidR="003E6A8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(die geheel of gedeeltelijk in die 36 maanden vallen) </w:t>
            </w:r>
            <w:r w:rsidRPr="009E1EE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de operationele </w:t>
            </w:r>
            <w:proofErr w:type="gramStart"/>
            <w:r w:rsidRPr="009E1EE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service management</w:t>
            </w:r>
            <w:proofErr w:type="gramEnd"/>
            <w:r w:rsidRPr="009E1EE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 processen uitgevoerd, inclusief het vervullen van de rollen van incident-, </w:t>
            </w:r>
            <w:proofErr w:type="spellStart"/>
            <w:r w:rsidRPr="009E1EE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problem</w:t>
            </w:r>
            <w:proofErr w:type="spellEnd"/>
            <w:r w:rsidRPr="009E1EE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- en changecoördinator en security </w:t>
            </w:r>
            <w:proofErr w:type="spellStart"/>
            <w:r w:rsidRPr="009E1EE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officer</w:t>
            </w:r>
            <w:proofErr w:type="spellEnd"/>
            <w:r w:rsidRPr="009E1EE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.</w:t>
            </w:r>
          </w:p>
        </w:tc>
      </w:tr>
      <w:tr w:rsidR="003D4E4A" w:rsidRPr="001A17B8" w14:paraId="253B8DAB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76C2871F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FC6B5DC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D4E4A" w:rsidRPr="001A17B8" w14:paraId="3D2D3FAD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78B69D4D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0BD9E6B" w14:textId="77777777" w:rsidR="003D4E4A" w:rsidRPr="001E36FF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57323B2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3D4E4A" w:rsidRPr="001A17B8" w14:paraId="0EDAD1B8" w14:textId="77777777" w:rsidTr="007C4D32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0BF0ABCA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AFB12FD" w14:textId="77777777" w:rsidR="003D4E4A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D144CFF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3D4E4A" w:rsidRPr="001A17B8" w14:paraId="3EE79EE8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7BAC35B7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8959E53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D4E4A" w:rsidRPr="001A17B8" w14:paraId="1894AD55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56C8126E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5477F23B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D4E4A" w:rsidRPr="001A17B8" w14:paraId="47EC74D5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1ACA5EF0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0A8D47C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D4E4A" w:rsidRPr="001A17B8" w14:paraId="3CCD4E9E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554AFCC6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>
              <w:rPr>
                <w:rFonts w:ascii="Corbel" w:hAnsi="Corbel"/>
                <w:sz w:val="16"/>
                <w:szCs w:val="16"/>
              </w:rPr>
              <w:t xml:space="preserve"> de referentie-opdracht is uitgevoerd door een specifieke deelnemer aan Samenwerkingsverband of specifieke Derde waarop door </w:t>
            </w:r>
            <w:r w:rsidRPr="004B64B4">
              <w:rPr>
                <w:rFonts w:ascii="Corbel" w:hAnsi="Corbel"/>
                <w:sz w:val="16"/>
                <w:szCs w:val="16"/>
              </w:rPr>
              <w:t>Inschrijver</w:t>
            </w:r>
            <w:r>
              <w:rPr>
                <w:rFonts w:ascii="Corbel" w:hAnsi="Corbel"/>
                <w:sz w:val="16"/>
                <w:szCs w:val="16"/>
              </w:rPr>
              <w:t xml:space="preserve">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38D01943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265F74F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3D4E4A" w:rsidRPr="001A17B8" w14:paraId="338FE197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2B4DD0BA" w14:textId="77777777" w:rsidR="003D4E4A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634D346D" w14:textId="77777777" w:rsidR="003D4E4A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3E13708" w14:textId="77777777" w:rsidR="003D4E4A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208E3EF" w14:textId="77777777" w:rsidR="003D4E4A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A1CF9E0" w14:textId="77777777" w:rsidR="003D4E4A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4AAED1A" w14:textId="77777777" w:rsidR="003D4E4A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56D97B" w14:textId="77777777" w:rsidR="003D4E4A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5AE2381F" w14:textId="77777777" w:rsidR="003D4E4A" w:rsidRPr="00376FA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D4E4A" w:rsidRPr="001A17B8" w14:paraId="18842896" w14:textId="77777777" w:rsidTr="007C4D32">
        <w:trPr>
          <w:jc w:val="center"/>
        </w:trPr>
        <w:tc>
          <w:tcPr>
            <w:tcW w:w="5076" w:type="dxa"/>
            <w:shd w:val="clear" w:color="auto" w:fill="auto"/>
          </w:tcPr>
          <w:p w14:paraId="31CE4003" w14:textId="41DE2C85" w:rsidR="003D4E4A" w:rsidRPr="00C54FA6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C54FA6">
              <w:rPr>
                <w:rFonts w:ascii="Corbel" w:hAnsi="Corbel"/>
                <w:sz w:val="16"/>
                <w:szCs w:val="16"/>
              </w:rPr>
              <w:t xml:space="preserve">Heeft u voor de referentie-organisatie </w:t>
            </w:r>
            <w:r w:rsidR="0025188B">
              <w:rPr>
                <w:rFonts w:ascii="Corbel" w:hAnsi="Corbel"/>
                <w:sz w:val="16"/>
                <w:szCs w:val="16"/>
              </w:rPr>
              <w:t xml:space="preserve">de </w:t>
            </w:r>
            <w:r w:rsidR="00365F36" w:rsidRPr="00365F36">
              <w:rPr>
                <w:rFonts w:ascii="Corbel" w:hAnsi="Corbel"/>
                <w:sz w:val="16"/>
                <w:szCs w:val="16"/>
              </w:rPr>
              <w:t xml:space="preserve">operationele </w:t>
            </w:r>
            <w:proofErr w:type="gramStart"/>
            <w:r w:rsidR="00365F36" w:rsidRPr="00365F36">
              <w:rPr>
                <w:rFonts w:ascii="Corbel" w:hAnsi="Corbel"/>
                <w:sz w:val="16"/>
                <w:szCs w:val="16"/>
              </w:rPr>
              <w:t>service management</w:t>
            </w:r>
            <w:proofErr w:type="gramEnd"/>
            <w:r w:rsidR="00365F36" w:rsidRPr="00365F36">
              <w:rPr>
                <w:rFonts w:ascii="Corbel" w:hAnsi="Corbel"/>
                <w:sz w:val="16"/>
                <w:szCs w:val="16"/>
              </w:rPr>
              <w:t xml:space="preserve"> processen uitgevoerd, inclusief het vervullen van de rollen van incident-, </w:t>
            </w:r>
            <w:proofErr w:type="spellStart"/>
            <w:r w:rsidR="00365F36" w:rsidRPr="00365F36">
              <w:rPr>
                <w:rFonts w:ascii="Corbel" w:hAnsi="Corbel"/>
                <w:sz w:val="16"/>
                <w:szCs w:val="16"/>
              </w:rPr>
              <w:t>problem</w:t>
            </w:r>
            <w:proofErr w:type="spellEnd"/>
            <w:r w:rsidR="00365F36" w:rsidRPr="00365F36">
              <w:rPr>
                <w:rFonts w:ascii="Corbel" w:hAnsi="Corbel"/>
                <w:sz w:val="16"/>
                <w:szCs w:val="16"/>
              </w:rPr>
              <w:t xml:space="preserve">- en changecoördinator en security </w:t>
            </w:r>
            <w:proofErr w:type="spellStart"/>
            <w:r w:rsidR="00365F36" w:rsidRPr="00365F36">
              <w:rPr>
                <w:rFonts w:ascii="Corbel" w:hAnsi="Corbel"/>
                <w:sz w:val="16"/>
                <w:szCs w:val="16"/>
              </w:rPr>
              <w:t>officer</w:t>
            </w:r>
            <w:proofErr w:type="spellEnd"/>
            <w:r w:rsidR="00365F36"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507A8AFB" w14:textId="77777777" w:rsidR="003D4E4A" w:rsidRPr="00C54FA6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6326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4E4A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3D4E4A" w:rsidRPr="00C54FA6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08329B80" w14:textId="77777777" w:rsidR="003D4E4A" w:rsidRPr="00C54FA6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54305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4E4A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3D4E4A" w:rsidRPr="00C54FA6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3D4E4A" w:rsidRPr="00C54FA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3D4E4A" w:rsidRPr="00C54FA6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3D4E4A" w:rsidRPr="001A17B8" w14:paraId="580F7044" w14:textId="77777777" w:rsidTr="007C4D32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2115C6FB" w14:textId="77777777" w:rsidR="003D4E4A" w:rsidRPr="001A17B8" w:rsidRDefault="003D4E4A" w:rsidP="007C4D3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organisatie </w:t>
            </w:r>
            <w:r w:rsidRPr="004B64B4">
              <w:rPr>
                <w:rFonts w:ascii="Corbel" w:hAnsi="Corbel"/>
                <w:sz w:val="16"/>
                <w:szCs w:val="16"/>
              </w:rPr>
              <w:t>verricht in de periode van 36 maanden voorafgaand aan de sluitingsdatum voor het indienen van de Inschrijving. De complete referentie-opdracht hoeft nog niet volledig te zijn afgerond, maar de onder</w:t>
            </w:r>
            <w:r>
              <w:rPr>
                <w:rFonts w:ascii="Corbel" w:hAnsi="Corbel"/>
                <w:sz w:val="16"/>
                <w:szCs w:val="16"/>
              </w:rPr>
              <w:t xml:space="preserve">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5B7F3F68" w14:textId="77777777" w:rsidR="003D4E4A" w:rsidRPr="00A019E4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823265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4E4A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3D4E4A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BB069C6" w14:textId="77777777" w:rsidR="003D4E4A" w:rsidRPr="00A019E4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919600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4E4A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3D4E4A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3D4E4A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3D4E4A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3D4E4A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79D6A778" w14:textId="77777777" w:rsidR="003D4E4A" w:rsidRPr="00A019E4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E39EEE" w14:textId="77777777" w:rsidR="003D4E4A" w:rsidRPr="00A019E4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954DF83" w14:textId="77777777" w:rsidR="003D4E4A" w:rsidRPr="00376FA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3D4E4A" w:rsidRPr="001A17B8" w14:paraId="16936D6E" w14:textId="77777777" w:rsidTr="007C4D32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550B173F" w14:textId="77777777" w:rsidR="003D4E4A" w:rsidRDefault="003D4E4A" w:rsidP="007C4D3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6352CC13" w14:textId="2587B47D" w:rsidR="00365F36" w:rsidRPr="001A17B8" w:rsidRDefault="00365F36" w:rsidP="007C4D3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365F36">
              <w:rPr>
                <w:rFonts w:ascii="Corbel" w:hAnsi="Corbel"/>
                <w:i/>
                <w:iCs/>
                <w:sz w:val="16"/>
                <w:szCs w:val="16"/>
              </w:rPr>
              <w:t>Let op: de werkzaamheden dienen gedurende minimaal 12 maanden te zijn uitgevoerd.</w:t>
            </w:r>
          </w:p>
        </w:tc>
        <w:tc>
          <w:tcPr>
            <w:tcW w:w="3941" w:type="dxa"/>
            <w:shd w:val="clear" w:color="auto" w:fill="auto"/>
          </w:tcPr>
          <w:p w14:paraId="7A6BD9E7" w14:textId="77777777" w:rsidR="003D4E4A" w:rsidRPr="00376FA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D4E4A" w:rsidRPr="001A17B8" w14:paraId="2DD44365" w14:textId="77777777" w:rsidTr="007C4D32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30D9C7D7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3D4E4A" w:rsidRPr="001A17B8" w14:paraId="642C046C" w14:textId="77777777" w:rsidTr="007C4D32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432A4DB0" w14:textId="77777777" w:rsidR="003D4E4A" w:rsidRPr="001A17B8" w:rsidRDefault="003D4E4A" w:rsidP="007C4D3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4B64B4">
              <w:rPr>
                <w:rFonts w:ascii="Corbel" w:hAnsi="Corbel"/>
                <w:sz w:val="16"/>
                <w:szCs w:val="16"/>
              </w:rPr>
              <w:t xml:space="preserve">Inschrijver </w:t>
            </w:r>
            <w:r w:rsidRPr="001A17B8">
              <w:rPr>
                <w:rFonts w:ascii="Corbel" w:hAnsi="Corbel"/>
                <w:sz w:val="16"/>
                <w:szCs w:val="16"/>
              </w:rPr>
              <w:t>verklaart, door het naar volle tevreden</w:t>
            </w:r>
            <w:r>
              <w:rPr>
                <w:rFonts w:ascii="Corbel" w:hAnsi="Corbel"/>
                <w:sz w:val="16"/>
                <w:szCs w:val="16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</w:rPr>
              <w:t xml:space="preserve"> bovengenoemde kerncompetentie. </w:t>
            </w:r>
          </w:p>
          <w:p w14:paraId="48F3242A" w14:textId="77777777" w:rsidR="003D4E4A" w:rsidRPr="001A17B8" w:rsidRDefault="003D4E4A" w:rsidP="007C4D3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32BF472F" w14:textId="77777777" w:rsidR="003D4E4A" w:rsidRPr="00376FA8" w:rsidRDefault="003D4E4A" w:rsidP="007C4D32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6F1AAD70" w14:textId="77777777" w:rsidR="003D4E4A" w:rsidRPr="00A019E4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654262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4E4A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3D4E4A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6D7C99F2" w14:textId="77777777" w:rsidR="003D4E4A" w:rsidRPr="001A17B8" w:rsidRDefault="00000000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511421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4E4A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3D4E4A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3D4E4A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3D4E4A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3D4E4A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602AC748" w14:textId="77777777" w:rsidR="003D4E4A" w:rsidRPr="001A17B8" w:rsidRDefault="003D4E4A" w:rsidP="007C4D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3221D30" w14:textId="1E8790CF" w:rsidR="00DD3B58" w:rsidRDefault="00DD3B58" w:rsidP="007650B2">
      <w:pPr>
        <w:spacing w:after="200" w:line="276" w:lineRule="auto"/>
      </w:pPr>
    </w:p>
    <w:p w14:paraId="51CB1929" w14:textId="77777777" w:rsidR="00DD3B58" w:rsidRDefault="00DD3B58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DD3B58" w:rsidRPr="00CF3901" w14:paraId="65497A4B" w14:textId="77777777" w:rsidTr="001C6AA3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78D61D57" w14:textId="229DE26C" w:rsidR="00DD3B58" w:rsidRPr="00A57DF0" w:rsidRDefault="00DD3B58" w:rsidP="001C6AA3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 xml:space="preserve">Kerncompetentie </w:t>
            </w:r>
            <w:r w:rsidR="00806C8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4</w:t>
            </w: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4930841F" w14:textId="5F250303" w:rsidR="00DD3B58" w:rsidRPr="004B64B4" w:rsidRDefault="005A1448" w:rsidP="001C6AA3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Verdana"/>
                <w:bCs/>
                <w:color w:val="FFFFFF" w:themeColor="background1"/>
                <w:szCs w:val="18"/>
              </w:rPr>
            </w:pPr>
            <w:r w:rsidRPr="005A1448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Inschrijver heeft in de afgelopen 36 maanden, in opdracht van één referentie-organisatie, gedurende minimaal 12 maanden </w:t>
            </w:r>
            <w:r w:rsidR="00E25C7D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(die geheel of gedeeltelijk in die 36 maanden vallen) </w:t>
            </w:r>
            <w:r w:rsidRPr="005A1448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de </w:t>
            </w:r>
            <w:proofErr w:type="spellStart"/>
            <w:r w:rsidRPr="005A1448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Azure</w:t>
            </w:r>
            <w:proofErr w:type="spellEnd"/>
            <w:r w:rsidRPr="005A1448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 omgeving beheerd.</w:t>
            </w:r>
          </w:p>
        </w:tc>
      </w:tr>
      <w:tr w:rsidR="00DD3B58" w:rsidRPr="001A17B8" w14:paraId="0594DE94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4EE571B4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5347D3CA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D3B58" w:rsidRPr="001A17B8" w14:paraId="305C7D28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3B2B8059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EE7B319" w14:textId="77777777" w:rsidR="00DD3B58" w:rsidRPr="001E36FF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9CE749C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D3B58" w:rsidRPr="001A17B8" w14:paraId="369C4291" w14:textId="77777777" w:rsidTr="001C6AA3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673A445E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15DA603" w14:textId="77777777" w:rsidR="00DD3B5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0B68F17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D3B58" w:rsidRPr="001A17B8" w14:paraId="7B39A0B3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23B28D05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3D8B237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D3B58" w:rsidRPr="001A17B8" w14:paraId="440D9B27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6CD6E01F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A60F116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D3B58" w:rsidRPr="001A17B8" w14:paraId="2D8421B0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59060FEB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589D81A9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D3B58" w:rsidRPr="001A17B8" w14:paraId="0966202E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410D28FD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>
              <w:rPr>
                <w:rFonts w:ascii="Corbel" w:hAnsi="Corbel"/>
                <w:sz w:val="16"/>
                <w:szCs w:val="16"/>
              </w:rPr>
              <w:t xml:space="preserve"> de referentie-opdracht is uitgevoerd door een specifieke deelnemer aan Samenwerkingsverband of specifieke Derde waarop door </w:t>
            </w:r>
            <w:r w:rsidRPr="004B64B4">
              <w:rPr>
                <w:rFonts w:ascii="Corbel" w:hAnsi="Corbel"/>
                <w:sz w:val="16"/>
                <w:szCs w:val="16"/>
              </w:rPr>
              <w:t>Inschrijver</w:t>
            </w:r>
            <w:r>
              <w:rPr>
                <w:rFonts w:ascii="Corbel" w:hAnsi="Corbel"/>
                <w:sz w:val="16"/>
                <w:szCs w:val="16"/>
              </w:rPr>
              <w:t xml:space="preserve">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30EA59C3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9825E3D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D3B58" w:rsidRPr="001A17B8" w14:paraId="51942C6E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2DED4C45" w14:textId="77777777" w:rsidR="00DD3B5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0393B874" w14:textId="77777777" w:rsidR="00DD3B5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17F542" w14:textId="77777777" w:rsidR="00DD3B5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328CAE2" w14:textId="77777777" w:rsidR="00DD3B5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FBF4C7" w14:textId="77777777" w:rsidR="00DD3B5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2EA445E" w14:textId="77777777" w:rsidR="00DD3B5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04DAE54" w14:textId="77777777" w:rsidR="00DD3B5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2F25A0BD" w14:textId="77777777" w:rsidR="00DD3B58" w:rsidRPr="00376FA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D3B58" w:rsidRPr="001A17B8" w14:paraId="20463145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3C795386" w14:textId="77777777" w:rsidR="00DD3B58" w:rsidRPr="00C54FA6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C54FA6">
              <w:rPr>
                <w:rFonts w:ascii="Corbel" w:hAnsi="Corbel"/>
                <w:sz w:val="16"/>
                <w:szCs w:val="16"/>
              </w:rPr>
              <w:t xml:space="preserve">Heeft u voor de referentie-organisatie </w:t>
            </w:r>
            <w:r>
              <w:rPr>
                <w:rFonts w:ascii="Corbel" w:hAnsi="Corbel"/>
                <w:sz w:val="16"/>
                <w:szCs w:val="16"/>
              </w:rPr>
              <w:t xml:space="preserve">de </w:t>
            </w:r>
            <w:proofErr w:type="spellStart"/>
            <w:r>
              <w:rPr>
                <w:rFonts w:ascii="Corbel" w:hAnsi="Corbel"/>
                <w:sz w:val="16"/>
                <w:szCs w:val="16"/>
              </w:rPr>
              <w:t>Azure</w:t>
            </w:r>
            <w:proofErr w:type="spellEnd"/>
            <w:r>
              <w:rPr>
                <w:rFonts w:ascii="Corbel" w:hAnsi="Corbel"/>
                <w:sz w:val="16"/>
                <w:szCs w:val="16"/>
              </w:rPr>
              <w:t xml:space="preserve"> omgeving beheerd?</w:t>
            </w:r>
          </w:p>
        </w:tc>
        <w:tc>
          <w:tcPr>
            <w:tcW w:w="3941" w:type="dxa"/>
            <w:shd w:val="clear" w:color="auto" w:fill="auto"/>
          </w:tcPr>
          <w:p w14:paraId="1586142C" w14:textId="77777777" w:rsidR="00DD3B58" w:rsidRPr="00C54FA6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83040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3B58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3B58" w:rsidRPr="00C54FA6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53C0A351" w14:textId="77777777" w:rsidR="00DD3B58" w:rsidRPr="00C54FA6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7813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3B58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3B58" w:rsidRPr="00C54FA6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DD3B58" w:rsidRPr="00C54FA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DD3B58" w:rsidRPr="00C54FA6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DD3B58" w:rsidRPr="001A17B8" w14:paraId="75606E0F" w14:textId="77777777" w:rsidTr="001C6AA3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3FDCEB8C" w14:textId="77777777" w:rsidR="00DD3B58" w:rsidRPr="001A17B8" w:rsidRDefault="00DD3B58" w:rsidP="001C6AA3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organisatie </w:t>
            </w:r>
            <w:r w:rsidRPr="004B64B4">
              <w:rPr>
                <w:rFonts w:ascii="Corbel" w:hAnsi="Corbel"/>
                <w:sz w:val="16"/>
                <w:szCs w:val="16"/>
              </w:rPr>
              <w:t>verricht in de periode van 36 maanden voorafgaand aan de sluitingsdatum voor het indienen van de Inschrijving. De complete referentie-opdracht hoeft nog niet volledig te zijn afgerond, maar de onder</w:t>
            </w:r>
            <w:r>
              <w:rPr>
                <w:rFonts w:ascii="Corbel" w:hAnsi="Corbel"/>
                <w:sz w:val="16"/>
                <w:szCs w:val="16"/>
              </w:rPr>
              <w:t xml:space="preserve">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19453EA4" w14:textId="77777777" w:rsidR="00DD3B58" w:rsidRPr="00A019E4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39038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3B5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3B58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1080D8D2" w14:textId="77777777" w:rsidR="00DD3B58" w:rsidRPr="00A019E4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782409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3B5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3B58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DD3B58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DD3B58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DD3B58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3A0AAF74" w14:textId="77777777" w:rsidR="00DD3B58" w:rsidRPr="00A019E4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6F9D3B3" w14:textId="77777777" w:rsidR="00DD3B58" w:rsidRPr="00A019E4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93B5CB4" w14:textId="77777777" w:rsidR="00DD3B58" w:rsidRPr="00376FA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D3B58" w:rsidRPr="001A17B8" w14:paraId="41683E5A" w14:textId="77777777" w:rsidTr="001C6AA3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6512E7CF" w14:textId="77777777" w:rsidR="00DD3B58" w:rsidRDefault="00DD3B58" w:rsidP="001C6AA3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0F6B1B48" w14:textId="2153D368" w:rsidR="00365F36" w:rsidRPr="001A17B8" w:rsidRDefault="00365F36" w:rsidP="001C6AA3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365F36">
              <w:rPr>
                <w:rFonts w:ascii="Corbel" w:hAnsi="Corbel"/>
                <w:i/>
                <w:iCs/>
                <w:sz w:val="16"/>
                <w:szCs w:val="16"/>
              </w:rPr>
              <w:t>Let op: de werkzaamheden dienen gedurende minimaal 12 maanden te zijn uitgevoerd.</w:t>
            </w:r>
          </w:p>
        </w:tc>
        <w:tc>
          <w:tcPr>
            <w:tcW w:w="3941" w:type="dxa"/>
            <w:shd w:val="clear" w:color="auto" w:fill="auto"/>
          </w:tcPr>
          <w:p w14:paraId="1B0246F1" w14:textId="77777777" w:rsidR="00DD3B58" w:rsidRPr="00376FA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D3B58" w:rsidRPr="001A17B8" w14:paraId="6FF57B5A" w14:textId="77777777" w:rsidTr="001C6AA3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572CE261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DD3B58" w:rsidRPr="001A17B8" w14:paraId="12AA55BA" w14:textId="77777777" w:rsidTr="001C6AA3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378A1CEA" w14:textId="77777777" w:rsidR="00DD3B58" w:rsidRPr="001A17B8" w:rsidRDefault="00DD3B58" w:rsidP="001C6AA3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4B64B4">
              <w:rPr>
                <w:rFonts w:ascii="Corbel" w:hAnsi="Corbel"/>
                <w:sz w:val="16"/>
                <w:szCs w:val="16"/>
              </w:rPr>
              <w:t xml:space="preserve">Inschrijver </w:t>
            </w:r>
            <w:r w:rsidRPr="001A17B8">
              <w:rPr>
                <w:rFonts w:ascii="Corbel" w:hAnsi="Corbel"/>
                <w:sz w:val="16"/>
                <w:szCs w:val="16"/>
              </w:rPr>
              <w:t>verklaart, door het naar volle tevreden</w:t>
            </w:r>
            <w:r>
              <w:rPr>
                <w:rFonts w:ascii="Corbel" w:hAnsi="Corbel"/>
                <w:sz w:val="16"/>
                <w:szCs w:val="16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</w:rPr>
              <w:t xml:space="preserve"> bovengenoemde kerncompetentie. </w:t>
            </w:r>
          </w:p>
          <w:p w14:paraId="4884022B" w14:textId="77777777" w:rsidR="00DD3B58" w:rsidRPr="001A17B8" w:rsidRDefault="00DD3B58" w:rsidP="001C6AA3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B53F834" w14:textId="77777777" w:rsidR="00DD3B58" w:rsidRPr="00376FA8" w:rsidRDefault="00DD3B58" w:rsidP="001C6AA3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2F65886E" w14:textId="77777777" w:rsidR="00DD3B58" w:rsidRPr="00A019E4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4491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3B5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3B58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652FBDDF" w14:textId="77777777" w:rsidR="00DD3B58" w:rsidRPr="001A17B8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329210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3B5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3B58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DD3B58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DD3B58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DD3B58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73941303" w14:textId="77777777" w:rsidR="00DD3B58" w:rsidRPr="001A17B8" w:rsidRDefault="00DD3B58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5961F883" w14:textId="62D85828" w:rsidR="00806C8F" w:rsidRDefault="00806C8F" w:rsidP="007650B2">
      <w:pPr>
        <w:spacing w:after="200" w:line="276" w:lineRule="auto"/>
      </w:pPr>
    </w:p>
    <w:p w14:paraId="20BAD13C" w14:textId="77777777" w:rsidR="00806C8F" w:rsidRDefault="00806C8F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806C8F" w:rsidRPr="00CF3901" w14:paraId="24C679AC" w14:textId="77777777" w:rsidTr="001C6AA3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648D0554" w14:textId="06985842" w:rsidR="00D6256F" w:rsidRDefault="00806C8F" w:rsidP="001C6AA3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 xml:space="preserve">Kerncompetentie </w:t>
            </w:r>
            <w:r w:rsidR="00D6256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5</w:t>
            </w:r>
            <w:r w:rsidRPr="004B64B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23DB07C9" w14:textId="45338548" w:rsidR="00806C8F" w:rsidRPr="00D6256F" w:rsidRDefault="00D6256F" w:rsidP="001C6AA3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D6256F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Inschrijver heeft in de afgelopen 36 maanden, in opdracht van één referentie-organisatie, te maken gehad met toename van de gegevensuitwisseling en heeft daarbij de referentie-organisatie geadviseerd over de ontwikkelingen in de technische infrastructuur en over de bijbehorende beheerprocessen en beveiligingsmaatregelen, waarbij de infrastructuur van de referentie-organisatie gekoppeld was met een landelijke digitale overheidsvoorziening zoals </w:t>
            </w:r>
            <w:proofErr w:type="spellStart"/>
            <w:r w:rsidRPr="00D6256F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DigID</w:t>
            </w:r>
            <w:proofErr w:type="spellEnd"/>
            <w:r w:rsidRPr="00D6256F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, KVK, BAG etc.</w:t>
            </w:r>
          </w:p>
        </w:tc>
      </w:tr>
      <w:tr w:rsidR="00806C8F" w:rsidRPr="001A17B8" w14:paraId="62DB1365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6D36722E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5CC73F7A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06C8F" w:rsidRPr="001A17B8" w14:paraId="7136DC47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0983EF00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574764B" w14:textId="77777777" w:rsidR="00806C8F" w:rsidRPr="001E36F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FEAE3EC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06C8F" w:rsidRPr="001A17B8" w14:paraId="2EE9E2E4" w14:textId="77777777" w:rsidTr="001C6AA3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60AD8042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B1E568A" w14:textId="77777777" w:rsidR="00806C8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5EAE1EB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06C8F" w:rsidRPr="001A17B8" w14:paraId="76A0EA9E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5DB21B98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4D97D19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06C8F" w:rsidRPr="001A17B8" w14:paraId="14A41606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165594A1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C33A73F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06C8F" w:rsidRPr="001A17B8" w14:paraId="7FB0338E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75ED9AA6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3752D488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06C8F" w:rsidRPr="001A17B8" w14:paraId="0A93E081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25B6B9BC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>
              <w:rPr>
                <w:rFonts w:ascii="Corbel" w:hAnsi="Corbel"/>
                <w:sz w:val="16"/>
                <w:szCs w:val="16"/>
              </w:rPr>
              <w:t xml:space="preserve"> de referentie-opdracht is uitgevoerd door een specifieke deelnemer aan Samenwerkingsverband of specifieke Derde waarop door </w:t>
            </w:r>
            <w:r w:rsidRPr="004B64B4">
              <w:rPr>
                <w:rFonts w:ascii="Corbel" w:hAnsi="Corbel"/>
                <w:sz w:val="16"/>
                <w:szCs w:val="16"/>
              </w:rPr>
              <w:t>Inschrijver</w:t>
            </w:r>
            <w:r>
              <w:rPr>
                <w:rFonts w:ascii="Corbel" w:hAnsi="Corbel"/>
                <w:sz w:val="16"/>
                <w:szCs w:val="16"/>
              </w:rPr>
              <w:t xml:space="preserve">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6E00318B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8798FF1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06C8F" w:rsidRPr="001A17B8" w14:paraId="4F79B8C0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66186112" w14:textId="77777777" w:rsidR="00806C8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5050CFD2" w14:textId="77777777" w:rsidR="00806C8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74194CA" w14:textId="77777777" w:rsidR="00806C8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9F5D9A2" w14:textId="77777777" w:rsidR="00806C8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7AAE3EF" w14:textId="77777777" w:rsidR="00806C8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1F7179F" w14:textId="77777777" w:rsidR="00806C8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F5219C2" w14:textId="77777777" w:rsidR="00806C8F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6BB31000" w14:textId="77777777" w:rsidR="00806C8F" w:rsidRPr="00376FA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06C8F" w:rsidRPr="001A17B8" w14:paraId="71FD830F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0BB17532" w14:textId="2811DB05" w:rsidR="00806C8F" w:rsidRPr="00C54FA6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C54FA6">
              <w:rPr>
                <w:rFonts w:ascii="Corbel" w:hAnsi="Corbel"/>
                <w:sz w:val="16"/>
                <w:szCs w:val="16"/>
              </w:rPr>
              <w:t xml:space="preserve">Heeft </w:t>
            </w:r>
            <w:r w:rsidR="00D33B45">
              <w:rPr>
                <w:rFonts w:ascii="Corbel" w:hAnsi="Corbel"/>
                <w:sz w:val="16"/>
                <w:szCs w:val="16"/>
              </w:rPr>
              <w:t xml:space="preserve">u </w:t>
            </w:r>
            <w:r w:rsidR="00365F36">
              <w:rPr>
                <w:rFonts w:ascii="Corbel" w:hAnsi="Corbel"/>
                <w:sz w:val="16"/>
                <w:szCs w:val="16"/>
              </w:rPr>
              <w:t xml:space="preserve">bij de referentie-organisatie </w:t>
            </w:r>
            <w:r w:rsidR="00365F36" w:rsidRPr="00365F36">
              <w:rPr>
                <w:rFonts w:ascii="Corbel" w:hAnsi="Corbel"/>
                <w:sz w:val="16"/>
                <w:szCs w:val="16"/>
              </w:rPr>
              <w:t>te maken gehad met toename van de gegevensuitwisseling</w:t>
            </w:r>
            <w:r w:rsidR="003A7668"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31E9B1AB" w14:textId="77777777" w:rsidR="00806C8F" w:rsidRPr="00C54FA6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94526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6C8F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06C8F" w:rsidRPr="00C54FA6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6D51B0EE" w14:textId="77777777" w:rsidR="00806C8F" w:rsidRPr="00C54FA6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01263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6C8F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06C8F" w:rsidRPr="00C54FA6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806C8F" w:rsidRPr="00C54FA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06C8F" w:rsidRPr="00C54FA6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3A7668" w:rsidRPr="001A17B8" w14:paraId="33E7D47B" w14:textId="77777777" w:rsidTr="001C6AA3">
        <w:trPr>
          <w:jc w:val="center"/>
        </w:trPr>
        <w:tc>
          <w:tcPr>
            <w:tcW w:w="5076" w:type="dxa"/>
            <w:shd w:val="clear" w:color="auto" w:fill="auto"/>
          </w:tcPr>
          <w:p w14:paraId="350908E3" w14:textId="60930460" w:rsidR="003A7668" w:rsidRPr="00C54FA6" w:rsidRDefault="003A7668" w:rsidP="00B3262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C54FA6">
              <w:rPr>
                <w:rFonts w:ascii="Corbel" w:hAnsi="Corbel"/>
                <w:sz w:val="16"/>
                <w:szCs w:val="16"/>
              </w:rPr>
              <w:t xml:space="preserve">Heeft </w:t>
            </w:r>
            <w:r w:rsidR="00B32623">
              <w:rPr>
                <w:rFonts w:ascii="Corbel" w:hAnsi="Corbel"/>
                <w:sz w:val="16"/>
                <w:szCs w:val="16"/>
              </w:rPr>
              <w:t xml:space="preserve">u </w:t>
            </w:r>
            <w:r>
              <w:rPr>
                <w:rFonts w:ascii="Corbel" w:hAnsi="Corbel"/>
                <w:sz w:val="16"/>
                <w:szCs w:val="16"/>
              </w:rPr>
              <w:t xml:space="preserve">de referentie-organisatie </w:t>
            </w:r>
            <w:r w:rsidR="00B32623">
              <w:rPr>
                <w:rFonts w:ascii="Corbel" w:hAnsi="Corbel"/>
                <w:sz w:val="16"/>
                <w:szCs w:val="16"/>
              </w:rPr>
              <w:t xml:space="preserve">bij de toename </w:t>
            </w:r>
            <w:r w:rsidR="00B32623" w:rsidRPr="00365F36">
              <w:rPr>
                <w:rFonts w:ascii="Corbel" w:hAnsi="Corbel"/>
                <w:sz w:val="16"/>
                <w:szCs w:val="16"/>
              </w:rPr>
              <w:t>van de gegevensuitwisseling</w:t>
            </w:r>
            <w:r w:rsidR="00B32623">
              <w:rPr>
                <w:rFonts w:ascii="Corbel" w:hAnsi="Corbel"/>
                <w:sz w:val="16"/>
                <w:szCs w:val="16"/>
              </w:rPr>
              <w:t xml:space="preserve"> </w:t>
            </w:r>
            <w:r w:rsidR="00B32623" w:rsidRPr="00365F36">
              <w:rPr>
                <w:rFonts w:ascii="Corbel" w:hAnsi="Corbel"/>
                <w:sz w:val="16"/>
                <w:szCs w:val="16"/>
              </w:rPr>
              <w:t xml:space="preserve">geadviseerd over de ontwikkelingen in de technische infrastructuur en over de bijbehorende beheerprocessen en beveiligingsmaatregelen, waarbij de infrastructuur van de referentie-organisatie gekoppeld was met een landelijke digitale overheidsvoorziening zoals </w:t>
            </w:r>
            <w:proofErr w:type="spellStart"/>
            <w:r w:rsidR="00B32623" w:rsidRPr="00365F36">
              <w:rPr>
                <w:rFonts w:ascii="Corbel" w:hAnsi="Corbel"/>
                <w:sz w:val="16"/>
                <w:szCs w:val="16"/>
              </w:rPr>
              <w:t>DigID</w:t>
            </w:r>
            <w:proofErr w:type="spellEnd"/>
            <w:r w:rsidR="00B32623" w:rsidRPr="00365F36">
              <w:rPr>
                <w:rFonts w:ascii="Corbel" w:hAnsi="Corbel"/>
                <w:sz w:val="16"/>
                <w:szCs w:val="16"/>
              </w:rPr>
              <w:t>, KVK, BAG etc</w:t>
            </w:r>
            <w:r w:rsidR="00B32623">
              <w:rPr>
                <w:rFonts w:ascii="Corbel" w:hAnsi="Corbel"/>
                <w:sz w:val="16"/>
                <w:szCs w:val="16"/>
              </w:rPr>
              <w:t>.?</w:t>
            </w:r>
          </w:p>
        </w:tc>
        <w:tc>
          <w:tcPr>
            <w:tcW w:w="3941" w:type="dxa"/>
            <w:shd w:val="clear" w:color="auto" w:fill="auto"/>
          </w:tcPr>
          <w:p w14:paraId="2C5E90E0" w14:textId="77777777" w:rsidR="00B32623" w:rsidRPr="00C54FA6" w:rsidRDefault="00000000" w:rsidP="00B3262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05584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2623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32623" w:rsidRPr="00C54FA6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6A6B12D" w14:textId="42E8A7CF" w:rsidR="003A7668" w:rsidRDefault="00000000" w:rsidP="00B3262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59474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2623" w:rsidRPr="00C54FA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32623" w:rsidRPr="00C54FA6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B32623" w:rsidRPr="00C54FA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B32623" w:rsidRPr="00C54FA6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806C8F" w:rsidRPr="001A17B8" w14:paraId="7194CF7A" w14:textId="77777777" w:rsidTr="001C6AA3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2599C62B" w14:textId="77777777" w:rsidR="00806C8F" w:rsidRPr="001A17B8" w:rsidRDefault="00806C8F" w:rsidP="001C6AA3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organisatie </w:t>
            </w:r>
            <w:r w:rsidRPr="004B64B4">
              <w:rPr>
                <w:rFonts w:ascii="Corbel" w:hAnsi="Corbel"/>
                <w:sz w:val="16"/>
                <w:szCs w:val="16"/>
              </w:rPr>
              <w:t>verricht in de periode van 36 maanden voorafgaand aan de sluitingsdatum voor het indienen van de Inschrijving. De complete referentie-opdracht hoeft nog niet volledig te zijn afgerond, maar de onder</w:t>
            </w:r>
            <w:r>
              <w:rPr>
                <w:rFonts w:ascii="Corbel" w:hAnsi="Corbel"/>
                <w:sz w:val="16"/>
                <w:szCs w:val="16"/>
              </w:rPr>
              <w:t xml:space="preserve">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175432DF" w14:textId="77777777" w:rsidR="00806C8F" w:rsidRPr="00A019E4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113747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6C8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06C8F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143040EC" w14:textId="77777777" w:rsidR="00806C8F" w:rsidRPr="00A019E4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44268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6C8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06C8F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806C8F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806C8F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06C8F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1A376226" w14:textId="77777777" w:rsidR="00806C8F" w:rsidRPr="00A019E4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9BCF90F" w14:textId="77777777" w:rsidR="00806C8F" w:rsidRPr="00A019E4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1ABA990" w14:textId="77777777" w:rsidR="00806C8F" w:rsidRPr="00376FA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06C8F" w:rsidRPr="001A17B8" w14:paraId="0E985960" w14:textId="77777777" w:rsidTr="001C6AA3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74E8772D" w14:textId="77777777" w:rsidR="00806C8F" w:rsidRPr="001A17B8" w:rsidRDefault="00806C8F" w:rsidP="001C6AA3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1530DCEE" w14:textId="77777777" w:rsidR="00806C8F" w:rsidRPr="00376FA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06C8F" w:rsidRPr="001A17B8" w14:paraId="50B5FFCA" w14:textId="77777777" w:rsidTr="001C6AA3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05A97339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806C8F" w:rsidRPr="001A17B8" w14:paraId="2D30502B" w14:textId="77777777" w:rsidTr="001C6AA3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7122B70E" w14:textId="77777777" w:rsidR="00806C8F" w:rsidRPr="001A17B8" w:rsidRDefault="00806C8F" w:rsidP="001C6AA3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4B64B4">
              <w:rPr>
                <w:rFonts w:ascii="Corbel" w:hAnsi="Corbel"/>
                <w:sz w:val="16"/>
                <w:szCs w:val="16"/>
              </w:rPr>
              <w:t xml:space="preserve">Inschrijver </w:t>
            </w:r>
            <w:r w:rsidRPr="001A17B8">
              <w:rPr>
                <w:rFonts w:ascii="Corbel" w:hAnsi="Corbel"/>
                <w:sz w:val="16"/>
                <w:szCs w:val="16"/>
              </w:rPr>
              <w:t>verklaart, door het naar volle tevreden</w:t>
            </w:r>
            <w:r>
              <w:rPr>
                <w:rFonts w:ascii="Corbel" w:hAnsi="Corbel"/>
                <w:sz w:val="16"/>
                <w:szCs w:val="16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</w:rPr>
              <w:t xml:space="preserve"> bovengenoemde kerncompetentie. </w:t>
            </w:r>
          </w:p>
          <w:p w14:paraId="5BD589A6" w14:textId="77777777" w:rsidR="00806C8F" w:rsidRPr="001A17B8" w:rsidRDefault="00806C8F" w:rsidP="001C6AA3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2A0E7EFF" w14:textId="77777777" w:rsidR="00806C8F" w:rsidRPr="00376FA8" w:rsidRDefault="00806C8F" w:rsidP="001C6AA3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092AC060" w14:textId="77777777" w:rsidR="00806C8F" w:rsidRPr="00A019E4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7566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6C8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06C8F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4822DE25" w14:textId="77777777" w:rsidR="00806C8F" w:rsidRPr="001A17B8" w:rsidRDefault="00000000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698124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6C8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06C8F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806C8F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806C8F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06C8F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7CB0FEEA" w14:textId="77777777" w:rsidR="00806C8F" w:rsidRPr="001A17B8" w:rsidRDefault="00806C8F" w:rsidP="001C6AA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2194C1B7" w14:textId="77777777" w:rsidR="00287178" w:rsidRDefault="00287178" w:rsidP="007650B2">
      <w:pPr>
        <w:spacing w:after="200" w:line="276" w:lineRule="auto"/>
      </w:pPr>
    </w:p>
    <w:sectPr w:rsidR="00287178" w:rsidSect="00376FA8">
      <w:footerReference w:type="default" r:id="rId10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988A0" w14:textId="77777777" w:rsidR="001958C5" w:rsidRDefault="001958C5" w:rsidP="00A57DF0">
      <w:pPr>
        <w:spacing w:line="240" w:lineRule="auto"/>
      </w:pPr>
      <w:r>
        <w:separator/>
      </w:r>
    </w:p>
  </w:endnote>
  <w:endnote w:type="continuationSeparator" w:id="0">
    <w:p w14:paraId="1D1F7322" w14:textId="77777777" w:rsidR="001958C5" w:rsidRDefault="001958C5" w:rsidP="00A57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bel" w:hAnsi="Corbel"/>
      </w:rPr>
      <w:id w:val="-277105462"/>
      <w:docPartObj>
        <w:docPartGallery w:val="Page Numbers (Bottom of Page)"/>
        <w:docPartUnique/>
      </w:docPartObj>
    </w:sdtPr>
    <w:sdtContent>
      <w:p w14:paraId="75BA3689" w14:textId="77777777" w:rsidR="00FF239A" w:rsidRPr="00FF239A" w:rsidRDefault="00FF239A">
        <w:pPr>
          <w:pStyle w:val="Voettekst"/>
          <w:jc w:val="right"/>
          <w:rPr>
            <w:rFonts w:ascii="Corbel" w:hAnsi="Corbel"/>
          </w:rPr>
        </w:pPr>
        <w:r w:rsidRPr="00FF239A">
          <w:rPr>
            <w:rFonts w:ascii="Corbel" w:hAnsi="Corbel"/>
          </w:rPr>
          <w:fldChar w:fldCharType="begin"/>
        </w:r>
        <w:r w:rsidRPr="00FF239A">
          <w:rPr>
            <w:rFonts w:ascii="Corbel" w:hAnsi="Corbel"/>
          </w:rPr>
          <w:instrText>PAGE   \* MERGEFORMAT</w:instrText>
        </w:r>
        <w:r w:rsidRPr="00FF239A">
          <w:rPr>
            <w:rFonts w:ascii="Corbel" w:hAnsi="Corbel"/>
          </w:rPr>
          <w:fldChar w:fldCharType="separate"/>
        </w:r>
        <w:r w:rsidR="00087AF2">
          <w:rPr>
            <w:rFonts w:ascii="Corbel" w:hAnsi="Corbel"/>
            <w:noProof/>
          </w:rPr>
          <w:t>1</w:t>
        </w:r>
        <w:r w:rsidRPr="00FF239A">
          <w:rPr>
            <w:rFonts w:ascii="Corbel" w:hAnsi="Corbel"/>
          </w:rPr>
          <w:fldChar w:fldCharType="end"/>
        </w:r>
      </w:p>
    </w:sdtContent>
  </w:sdt>
  <w:p w14:paraId="03CB0A41" w14:textId="77777777" w:rsidR="00FF239A" w:rsidRDefault="00FF23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9BE1E" w14:textId="77777777" w:rsidR="001958C5" w:rsidRDefault="001958C5" w:rsidP="00A57DF0">
      <w:pPr>
        <w:spacing w:line="240" w:lineRule="auto"/>
      </w:pPr>
      <w:r>
        <w:separator/>
      </w:r>
    </w:p>
  </w:footnote>
  <w:footnote w:type="continuationSeparator" w:id="0">
    <w:p w14:paraId="11202D4F" w14:textId="77777777" w:rsidR="001958C5" w:rsidRDefault="001958C5" w:rsidP="00A57D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81AB4"/>
    <w:multiLevelType w:val="hybridMultilevel"/>
    <w:tmpl w:val="940289A6"/>
    <w:lvl w:ilvl="0" w:tplc="0B5E82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2A66DD3"/>
    <w:multiLevelType w:val="hybridMultilevel"/>
    <w:tmpl w:val="4B5448D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9222">
    <w:abstractNumId w:val="0"/>
  </w:num>
  <w:num w:numId="2" w16cid:durableId="116534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1B1"/>
    <w:rsid w:val="00064E11"/>
    <w:rsid w:val="00087AF2"/>
    <w:rsid w:val="000A5C56"/>
    <w:rsid w:val="000F6350"/>
    <w:rsid w:val="00100A15"/>
    <w:rsid w:val="00125F21"/>
    <w:rsid w:val="00133F0C"/>
    <w:rsid w:val="001958C5"/>
    <w:rsid w:val="001E36FF"/>
    <w:rsid w:val="0025188B"/>
    <w:rsid w:val="00287178"/>
    <w:rsid w:val="003265BB"/>
    <w:rsid w:val="00365F36"/>
    <w:rsid w:val="00376002"/>
    <w:rsid w:val="00376FA8"/>
    <w:rsid w:val="003A7668"/>
    <w:rsid w:val="003D4E4A"/>
    <w:rsid w:val="003E6A82"/>
    <w:rsid w:val="004045F0"/>
    <w:rsid w:val="00411F9F"/>
    <w:rsid w:val="0047548D"/>
    <w:rsid w:val="004B64B4"/>
    <w:rsid w:val="00520270"/>
    <w:rsid w:val="005A1448"/>
    <w:rsid w:val="00632837"/>
    <w:rsid w:val="006778A8"/>
    <w:rsid w:val="00702A25"/>
    <w:rsid w:val="00741D9A"/>
    <w:rsid w:val="007576F1"/>
    <w:rsid w:val="007650B2"/>
    <w:rsid w:val="007B2A9F"/>
    <w:rsid w:val="00806C8F"/>
    <w:rsid w:val="008717DD"/>
    <w:rsid w:val="008A5C68"/>
    <w:rsid w:val="00904410"/>
    <w:rsid w:val="009E1EE2"/>
    <w:rsid w:val="00A019E4"/>
    <w:rsid w:val="00A54533"/>
    <w:rsid w:val="00A57DF0"/>
    <w:rsid w:val="00B256F1"/>
    <w:rsid w:val="00B32623"/>
    <w:rsid w:val="00B429D5"/>
    <w:rsid w:val="00B43F4E"/>
    <w:rsid w:val="00BC03B3"/>
    <w:rsid w:val="00C02681"/>
    <w:rsid w:val="00C12F22"/>
    <w:rsid w:val="00C54FA6"/>
    <w:rsid w:val="00C60EB6"/>
    <w:rsid w:val="00CE7F7A"/>
    <w:rsid w:val="00D06D74"/>
    <w:rsid w:val="00D155E8"/>
    <w:rsid w:val="00D33B45"/>
    <w:rsid w:val="00D34BC1"/>
    <w:rsid w:val="00D6256F"/>
    <w:rsid w:val="00D821B1"/>
    <w:rsid w:val="00D82414"/>
    <w:rsid w:val="00DD3B58"/>
    <w:rsid w:val="00E25C7D"/>
    <w:rsid w:val="00E76EC8"/>
    <w:rsid w:val="00FE135A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A87A7"/>
  <w15:docId w15:val="{428F7A0C-AFE8-4C37-9837-993DF6DD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50B2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650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650B2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7650B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7650B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7650B2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7650B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paragraph" w:styleId="Lijstalinea">
    <w:name w:val="List Paragraph"/>
    <w:aliases w:val="Kop 1.1"/>
    <w:basedOn w:val="Standaard"/>
    <w:link w:val="LijstalineaChar"/>
    <w:uiPriority w:val="34"/>
    <w:qFormat/>
    <w:rsid w:val="007B2A9F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aliases w:val="Kop 1.1 Char"/>
    <w:basedOn w:val="Standaardalinea-lettertype"/>
    <w:link w:val="Lijstalinea"/>
    <w:uiPriority w:val="34"/>
    <w:locked/>
    <w:rsid w:val="007B2A9F"/>
    <w:rPr>
      <w:rFonts w:ascii="Calibri" w:eastAsia="Calibri" w:hAnsi="Calibri" w:cs="Times New Roman"/>
      <w:lang w:val="en-US"/>
    </w:rPr>
  </w:style>
  <w:style w:type="table" w:styleId="Tabelraster">
    <w:name w:val="Table Grid"/>
    <w:basedOn w:val="Standaardtabel"/>
    <w:uiPriority w:val="59"/>
    <w:rsid w:val="00D1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2A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A25"/>
    <w:rPr>
      <w:rFonts w:ascii="Tahoma" w:eastAsia="Times New Roman" w:hAnsi="Tahoma" w:cs="Tahoma"/>
      <w:spacing w:val="5"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34BC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34BC1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34BC1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34BC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34BC1"/>
    <w:rPr>
      <w:rFonts w:ascii="Verdana" w:eastAsia="Times New Roman" w:hAnsi="Verdana" w:cs="Times New Roman"/>
      <w:b/>
      <w:bCs/>
      <w:spacing w:val="5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yvanderLinden\Pro10\Pro10%20-%20Data\Kennisdomeinen\0.%20Aanbestedingstemplates\9.%20Overige%20veel%20voorkomende%20bijlagen\6mei22_Bijlage%20Format%20kerncompet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6" ma:contentTypeDescription="Een nieuw document maken." ma:contentTypeScope="" ma:versionID="1b1284ab0133ae0493a474f16cf6d00b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9acf3b5841f88d0ce3c7fd58266793c3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DAC1F-26CB-490A-9C00-3769C5735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137766-1D0D-4887-8ECA-7BC4F645D14F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3.xml><?xml version="1.0" encoding="utf-8"?>
<ds:datastoreItem xmlns:ds="http://schemas.openxmlformats.org/officeDocument/2006/customXml" ds:itemID="{55A6EA2C-2CBB-433B-83A0-8ADBBDE7EE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6mei22_Bijlage Format kerncompetenties</Template>
  <TotalTime>16</TotalTime>
  <Pages>5</Pages>
  <Words>1826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van der Linden</dc:creator>
  <cp:lastModifiedBy>Emily van der Linden</cp:lastModifiedBy>
  <cp:revision>27</cp:revision>
  <dcterms:created xsi:type="dcterms:W3CDTF">2022-08-03T08:59:00Z</dcterms:created>
  <dcterms:modified xsi:type="dcterms:W3CDTF">2022-12-23T13:12:00Z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45500</vt:r8>
  </property>
  <property fmtid="{D5CDD505-2E9C-101B-9397-08002B2CF9AE}" pid="4" name="MediaServiceImageTags">
    <vt:lpwstr/>
  </property>
</Properties>
</file>